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06BC" w14:textId="195F1885" w:rsidR="00BA00AB" w:rsidRDefault="000D14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SARGEANTSON</w:t>
      </w:r>
      <w:r>
        <w:rPr>
          <w:rFonts w:ascii="Times New Roman" w:hAnsi="Times New Roman" w:cs="Times New Roman"/>
          <w:sz w:val="24"/>
          <w:szCs w:val="24"/>
        </w:rPr>
        <w:t xml:space="preserve">     (d.1456)</w:t>
      </w:r>
    </w:p>
    <w:p w14:paraId="703C71C4" w14:textId="20C46698" w:rsidR="000D14AE" w:rsidRDefault="000D14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29A09150" w14:textId="0FF37777" w:rsidR="000D14AE" w:rsidRDefault="000D14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3ADC10" w14:textId="0F18FE66" w:rsidR="000D14AE" w:rsidRDefault="000D14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E44574" w14:textId="0B56CB2C" w:rsidR="000D14AE" w:rsidRDefault="000D14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Apr.1456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p.144)</w:t>
      </w:r>
    </w:p>
    <w:p w14:paraId="1BBD036B" w14:textId="0528961D" w:rsidR="000D14AE" w:rsidRDefault="000D14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11384FF" w14:textId="64E1CF6D" w:rsidR="000D14AE" w:rsidRDefault="000D14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DF698E" w14:textId="26E1538A" w:rsidR="000D14AE" w:rsidRDefault="000D14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E9EA4" w14:textId="0C15991B" w:rsidR="000D14AE" w:rsidRPr="000D14AE" w:rsidRDefault="000D14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sectPr w:rsidR="000D14AE" w:rsidRPr="000D14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A6389" w14:textId="77777777" w:rsidR="000D14AE" w:rsidRDefault="000D14AE" w:rsidP="009139A6">
      <w:r>
        <w:separator/>
      </w:r>
    </w:p>
  </w:endnote>
  <w:endnote w:type="continuationSeparator" w:id="0">
    <w:p w14:paraId="27737502" w14:textId="77777777" w:rsidR="000D14AE" w:rsidRDefault="000D14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D4D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9B0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A4F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3491D" w14:textId="77777777" w:rsidR="000D14AE" w:rsidRDefault="000D14AE" w:rsidP="009139A6">
      <w:r>
        <w:separator/>
      </w:r>
    </w:p>
  </w:footnote>
  <w:footnote w:type="continuationSeparator" w:id="0">
    <w:p w14:paraId="767724BD" w14:textId="77777777" w:rsidR="000D14AE" w:rsidRDefault="000D14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C67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2FD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EB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4AE"/>
    <w:rsid w:val="000666E0"/>
    <w:rsid w:val="000D14A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5BD2A"/>
  <w15:chartTrackingRefBased/>
  <w15:docId w15:val="{F96826DC-EA75-434B-8AC1-0F519A0C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2022-01-14T12:45:00Z</dcterms:created>
  <dcterms:modified xsi:type="dcterms:W3CDTF">2022-01-14T12:47:00Z</dcterms:modified>
</cp:coreProperties>
</file>